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3BA80" w14:textId="77777777" w:rsidR="007623BD" w:rsidRPr="00690BA6" w:rsidRDefault="007623BD" w:rsidP="007623B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WARDEBAROGH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F16A175" w14:textId="77777777" w:rsidR="007623BD" w:rsidRDefault="007623BD" w:rsidP="007623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323CF7FF" w14:textId="77777777" w:rsidR="007623BD" w:rsidRDefault="007623BD" w:rsidP="007623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02BA17" w14:textId="77777777" w:rsidR="007623BD" w:rsidRDefault="007623BD" w:rsidP="007623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A9F6FF" w14:textId="77777777" w:rsidR="007623BD" w:rsidRDefault="007623BD" w:rsidP="007623BD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Taplegh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52756B07" w14:textId="77777777" w:rsidR="007623BD" w:rsidRDefault="007623BD" w:rsidP="007623BD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m.7,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D97D5F0" w14:textId="77777777" w:rsidR="007623BD" w:rsidRDefault="007623BD" w:rsidP="007623BD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4F755B1" w14:textId="77777777" w:rsidR="007623BD" w:rsidRDefault="007623BD" w:rsidP="007623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9F4ABB" w14:textId="77777777" w:rsidR="007623BD" w:rsidRDefault="007623BD" w:rsidP="007623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02C331" w14:textId="77777777" w:rsidR="007623BD" w:rsidRDefault="007623BD" w:rsidP="007623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July 2021</w:t>
      </w:r>
    </w:p>
    <w:p w14:paraId="1AFE435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96621" w14:textId="77777777" w:rsidR="007623BD" w:rsidRDefault="007623BD" w:rsidP="009139A6">
      <w:r>
        <w:separator/>
      </w:r>
    </w:p>
  </w:endnote>
  <w:endnote w:type="continuationSeparator" w:id="0">
    <w:p w14:paraId="67CD2A94" w14:textId="77777777" w:rsidR="007623BD" w:rsidRDefault="007623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6A9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5069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B7D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A40D1" w14:textId="77777777" w:rsidR="007623BD" w:rsidRDefault="007623BD" w:rsidP="009139A6">
      <w:r>
        <w:separator/>
      </w:r>
    </w:p>
  </w:footnote>
  <w:footnote w:type="continuationSeparator" w:id="0">
    <w:p w14:paraId="27D1C317" w14:textId="77777777" w:rsidR="007623BD" w:rsidRDefault="007623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A6C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CDE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1B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BD"/>
    <w:rsid w:val="000666E0"/>
    <w:rsid w:val="002510B7"/>
    <w:rsid w:val="005C130B"/>
    <w:rsid w:val="007623B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01075"/>
  <w15:chartTrackingRefBased/>
  <w15:docId w15:val="{B6B3B4AF-9EAD-4C52-8B11-9840B9C7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2021-08-04T18:54:00Z</dcterms:created>
  <dcterms:modified xsi:type="dcterms:W3CDTF">2021-08-04T18:55:00Z</dcterms:modified>
</cp:coreProperties>
</file>